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2BAC4" w14:textId="77777777" w:rsidR="006B2F86" w:rsidRDefault="000F10B1" w:rsidP="00E71FC3">
      <w:pPr>
        <w:pStyle w:val="NoSpacing"/>
      </w:pPr>
      <w:r>
        <w:rPr>
          <w:u w:val="single"/>
        </w:rPr>
        <w:t>Edward PATERNOSTER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3ED3D3BC" w14:textId="77777777" w:rsidR="000F10B1" w:rsidRDefault="000F10B1" w:rsidP="00E71FC3">
      <w:pPr>
        <w:pStyle w:val="NoSpacing"/>
      </w:pPr>
    </w:p>
    <w:p w14:paraId="5F6EA7AA" w14:textId="4F51EF90" w:rsidR="000F10B1" w:rsidRDefault="000F10B1" w:rsidP="00E71FC3">
      <w:pPr>
        <w:pStyle w:val="NoSpacing"/>
      </w:pPr>
    </w:p>
    <w:p w14:paraId="79E2BD5F" w14:textId="77777777" w:rsidR="0081651F" w:rsidRPr="0081651F" w:rsidRDefault="0081651F" w:rsidP="0081651F">
      <w:pPr>
        <w:spacing w:after="0" w:line="240" w:lineRule="auto"/>
        <w:rPr>
          <w:rFonts w:eastAsia="Calibri"/>
          <w:lang w:val="en-US"/>
        </w:rPr>
      </w:pPr>
      <w:r w:rsidRPr="0081651F">
        <w:rPr>
          <w:rFonts w:eastAsia="Calibri"/>
          <w:lang w:val="en-US"/>
        </w:rPr>
        <w:t>10 Oct.1413</w:t>
      </w:r>
      <w:r w:rsidRPr="0081651F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81651F">
        <w:rPr>
          <w:rFonts w:eastAsia="Calibri"/>
          <w:lang w:val="en-US"/>
        </w:rPr>
        <w:t>post mortem</w:t>
      </w:r>
      <w:proofErr w:type="gramEnd"/>
      <w:r w:rsidRPr="0081651F">
        <w:rPr>
          <w:rFonts w:eastAsia="Calibri"/>
          <w:lang w:val="en-US"/>
        </w:rPr>
        <w:t xml:space="preserve"> held in Chippenham,</w:t>
      </w:r>
    </w:p>
    <w:p w14:paraId="0A87E21F" w14:textId="77777777" w:rsidR="0081651F" w:rsidRPr="0081651F" w:rsidRDefault="0081651F" w:rsidP="0081651F">
      <w:pPr>
        <w:spacing w:after="0" w:line="240" w:lineRule="auto"/>
        <w:rPr>
          <w:rFonts w:eastAsia="Calibri"/>
          <w:lang w:val="en-US"/>
        </w:rPr>
      </w:pPr>
      <w:r w:rsidRPr="0081651F">
        <w:rPr>
          <w:rFonts w:eastAsia="Calibri"/>
          <w:lang w:val="en-US"/>
        </w:rPr>
        <w:tab/>
      </w:r>
      <w:r w:rsidRPr="0081651F">
        <w:rPr>
          <w:rFonts w:eastAsia="Calibri"/>
          <w:lang w:val="en-US"/>
        </w:rPr>
        <w:tab/>
        <w:t>Wiltshire, into lands of the late Margaret Weston(q.v.).</w:t>
      </w:r>
    </w:p>
    <w:p w14:paraId="15604F8A" w14:textId="19FA7570" w:rsidR="0081651F" w:rsidRDefault="0081651F" w:rsidP="0081651F">
      <w:pPr>
        <w:pStyle w:val="NoSpacing"/>
      </w:pPr>
      <w:r w:rsidRPr="0081651F">
        <w:rPr>
          <w:rFonts w:eastAsia="Calibri"/>
          <w:lang w:val="en-US"/>
        </w:rPr>
        <w:tab/>
      </w:r>
      <w:r w:rsidRPr="0081651F">
        <w:rPr>
          <w:rFonts w:eastAsia="Calibri"/>
          <w:lang w:val="en-US"/>
        </w:rPr>
        <w:tab/>
      </w:r>
      <w:r w:rsidRPr="0081651F">
        <w:rPr>
          <w:rFonts w:eastAsia="Calibri"/>
        </w:rPr>
        <w:t>(</w:t>
      </w:r>
      <w:proofErr w:type="gramStart"/>
      <w:r w:rsidRPr="0081651F">
        <w:rPr>
          <w:rFonts w:eastAsia="Calibri"/>
        </w:rPr>
        <w:t>www.inquisitionspostmortem.ac.uk  ref.</w:t>
      </w:r>
      <w:proofErr w:type="gramEnd"/>
      <w:r w:rsidRPr="0081651F">
        <w:rPr>
          <w:rFonts w:eastAsia="Calibri"/>
        </w:rPr>
        <w:t xml:space="preserve"> </w:t>
      </w:r>
      <w:proofErr w:type="spellStart"/>
      <w:r w:rsidRPr="0081651F">
        <w:rPr>
          <w:rFonts w:eastAsia="Calibri"/>
        </w:rPr>
        <w:t>eCIPM</w:t>
      </w:r>
      <w:proofErr w:type="spellEnd"/>
      <w:r w:rsidRPr="0081651F">
        <w:rPr>
          <w:rFonts w:eastAsia="Calibri"/>
        </w:rPr>
        <w:t xml:space="preserve">  20-3)</w:t>
      </w:r>
    </w:p>
    <w:p w14:paraId="332312D4" w14:textId="77777777" w:rsidR="000F10B1" w:rsidRDefault="000F10B1" w:rsidP="00E71FC3">
      <w:pPr>
        <w:pStyle w:val="NoSpacing"/>
      </w:pPr>
      <w:r>
        <w:t>10 Sep.1423</w:t>
      </w:r>
      <w:r>
        <w:tab/>
        <w:t>He was a juror on the inquisition mandamus held in Chippenham,</w:t>
      </w:r>
    </w:p>
    <w:p w14:paraId="63962256" w14:textId="77777777" w:rsidR="000F10B1" w:rsidRDefault="000F10B1" w:rsidP="00E71FC3">
      <w:pPr>
        <w:pStyle w:val="NoSpacing"/>
      </w:pPr>
      <w:r>
        <w:tab/>
      </w:r>
      <w:r>
        <w:tab/>
        <w:t xml:space="preserve">Wiltshire, into land of the late Nicholas de </w:t>
      </w:r>
      <w:proofErr w:type="spellStart"/>
      <w:proofErr w:type="gramStart"/>
      <w:r>
        <w:t>St.Mauro</w:t>
      </w:r>
      <w:proofErr w:type="spellEnd"/>
      <w:proofErr w:type="gramEnd"/>
      <w:r>
        <w:t>(q.v.).</w:t>
      </w:r>
    </w:p>
    <w:p w14:paraId="11B0167C" w14:textId="77777777" w:rsidR="000F10B1" w:rsidRDefault="000F10B1" w:rsidP="00E71F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22-245)</w:t>
      </w:r>
    </w:p>
    <w:p w14:paraId="2B5B5356" w14:textId="77777777" w:rsidR="000F10B1" w:rsidRDefault="000F10B1" w:rsidP="00E71FC3">
      <w:pPr>
        <w:pStyle w:val="NoSpacing"/>
      </w:pPr>
    </w:p>
    <w:p w14:paraId="6998DE3C" w14:textId="77777777" w:rsidR="000F10B1" w:rsidRDefault="000F10B1" w:rsidP="00E71FC3">
      <w:pPr>
        <w:pStyle w:val="NoSpacing"/>
      </w:pPr>
    </w:p>
    <w:p w14:paraId="28929564" w14:textId="66376897" w:rsidR="000F10B1" w:rsidRDefault="000F10B1" w:rsidP="00E71FC3">
      <w:pPr>
        <w:pStyle w:val="NoSpacing"/>
      </w:pPr>
      <w:r>
        <w:t>23 September 2017</w:t>
      </w:r>
    </w:p>
    <w:p w14:paraId="76B44F48" w14:textId="11F1820F" w:rsidR="0081651F" w:rsidRPr="000F10B1" w:rsidRDefault="0081651F" w:rsidP="00E71FC3">
      <w:pPr>
        <w:pStyle w:val="NoSpacing"/>
      </w:pPr>
      <w:r>
        <w:t>12 December 2020</w:t>
      </w:r>
    </w:p>
    <w:sectPr w:rsidR="0081651F" w:rsidRPr="000F10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8D23F" w14:textId="77777777" w:rsidR="000F10B1" w:rsidRDefault="000F10B1" w:rsidP="00E71FC3">
      <w:pPr>
        <w:spacing w:after="0" w:line="240" w:lineRule="auto"/>
      </w:pPr>
      <w:r>
        <w:separator/>
      </w:r>
    </w:p>
  </w:endnote>
  <w:endnote w:type="continuationSeparator" w:id="0">
    <w:p w14:paraId="41A2E98D" w14:textId="77777777" w:rsidR="000F10B1" w:rsidRDefault="000F10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87B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9DEE5" w14:textId="77777777" w:rsidR="000F10B1" w:rsidRDefault="000F10B1" w:rsidP="00E71FC3">
      <w:pPr>
        <w:spacing w:after="0" w:line="240" w:lineRule="auto"/>
      </w:pPr>
      <w:r>
        <w:separator/>
      </w:r>
    </w:p>
  </w:footnote>
  <w:footnote w:type="continuationSeparator" w:id="0">
    <w:p w14:paraId="5A09580F" w14:textId="77777777" w:rsidR="000F10B1" w:rsidRDefault="000F10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0B1"/>
    <w:rsid w:val="000F10B1"/>
    <w:rsid w:val="001A7C09"/>
    <w:rsid w:val="00577BD5"/>
    <w:rsid w:val="00656CBA"/>
    <w:rsid w:val="006A1F77"/>
    <w:rsid w:val="00733BE7"/>
    <w:rsid w:val="0081651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B440E"/>
  <w15:chartTrackingRefBased/>
  <w15:docId w15:val="{2280E862-5E76-411A-98AD-F264710E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2017-09-23T18:58:00Z</dcterms:created>
  <dcterms:modified xsi:type="dcterms:W3CDTF">2020-12-12T11:13:00Z</dcterms:modified>
</cp:coreProperties>
</file>